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F8" w:rsidRPr="007B6DA4" w:rsidRDefault="00BE0CF8">
      <w:pPr>
        <w:tabs>
          <w:tab w:val="left" w:pos="7880"/>
        </w:tabs>
        <w:ind w:left="140"/>
        <w:rPr>
          <w:rFonts w:ascii="Verdana" w:hAnsi="Verdana"/>
          <w:noProof/>
        </w:rPr>
      </w:pPr>
    </w:p>
    <w:p w:rsidR="00BE0CF8" w:rsidRDefault="00BE0CF8">
      <w:pPr>
        <w:tabs>
          <w:tab w:val="left" w:pos="7880"/>
        </w:tabs>
        <w:ind w:left="140"/>
        <w:rPr>
          <w:rFonts w:ascii="Verdana" w:hAnsi="Verdana"/>
          <w:noProof/>
        </w:rPr>
      </w:pPr>
    </w:p>
    <w:p w:rsidR="00BE0CF8" w:rsidRDefault="00BE0CF8">
      <w:pPr>
        <w:tabs>
          <w:tab w:val="left" w:pos="7880"/>
        </w:tabs>
        <w:ind w:left="140"/>
        <w:rPr>
          <w:rFonts w:ascii="Verdana" w:hAnsi="Verdana"/>
          <w:noProof/>
        </w:rPr>
      </w:pPr>
    </w:p>
    <w:tbl>
      <w:tblPr>
        <w:tblpPr w:leftFromText="180" w:rightFromText="180" w:vertAnchor="text" w:horzAnchor="page" w:tblpX="4150" w:tblpY="99"/>
        <w:tblW w:w="7404" w:type="dxa"/>
        <w:tblLook w:val="00A0"/>
      </w:tblPr>
      <w:tblGrid>
        <w:gridCol w:w="7404"/>
      </w:tblGrid>
      <w:tr w:rsidR="00BE0CF8" w:rsidRPr="00756352" w:rsidTr="003E374A">
        <w:trPr>
          <w:trHeight w:val="810"/>
        </w:trPr>
        <w:tc>
          <w:tcPr>
            <w:tcW w:w="7404" w:type="dxa"/>
            <w:tcBorders>
              <w:bottom w:val="single" w:sz="4" w:space="0" w:color="auto"/>
            </w:tcBorders>
            <w:vAlign w:val="bottom"/>
          </w:tcPr>
          <w:p w:rsidR="00BE0CF8" w:rsidRPr="00756352" w:rsidRDefault="00BE0CF8" w:rsidP="003E374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BE0CF8" w:rsidRPr="00756352" w:rsidTr="003E374A">
        <w:trPr>
          <w:trHeight w:val="810"/>
        </w:trPr>
        <w:tc>
          <w:tcPr>
            <w:tcW w:w="7404" w:type="dxa"/>
            <w:tcBorders>
              <w:top w:val="single" w:sz="4" w:space="0" w:color="auto"/>
            </w:tcBorders>
            <w:vAlign w:val="center"/>
          </w:tcPr>
          <w:p w:rsidR="00BE0CF8" w:rsidRPr="00756352" w:rsidRDefault="00BE0CF8" w:rsidP="003E374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BE0CF8" w:rsidRPr="00756352" w:rsidRDefault="00BE0CF8" w:rsidP="003E374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BE0CF8" w:rsidRPr="003E374A" w:rsidRDefault="00BE0CF8">
      <w:pPr>
        <w:tabs>
          <w:tab w:val="left" w:pos="7880"/>
        </w:tabs>
        <w:ind w:left="140"/>
        <w:rPr>
          <w:rFonts w:ascii="Verdana" w:hAnsi="Verdana"/>
          <w:noProof/>
        </w:rPr>
      </w:pPr>
      <w:r w:rsidRPr="00D40368"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20pt;height:81.75pt;visibility:visible">
            <v:imagedata r:id="rId7" o:title=""/>
          </v:shape>
        </w:pict>
      </w:r>
      <w:r>
        <w:rPr>
          <w:rFonts w:ascii="Verdana" w:hAnsi="Verdana"/>
          <w:noProof/>
        </w:rPr>
        <w:t xml:space="preserve">         </w:t>
      </w:r>
    </w:p>
    <w:p w:rsidR="00BE0CF8" w:rsidRPr="003E374A" w:rsidRDefault="00BE0CF8">
      <w:pPr>
        <w:tabs>
          <w:tab w:val="left" w:pos="7880"/>
        </w:tabs>
        <w:ind w:left="140"/>
        <w:rPr>
          <w:rFonts w:ascii="Verdana" w:hAnsi="Verdana"/>
          <w:noProof/>
        </w:rPr>
      </w:pPr>
    </w:p>
    <w:p w:rsidR="00BE0CF8" w:rsidRDefault="00BE0CF8" w:rsidP="003E374A">
      <w:pPr>
        <w:pStyle w:val="BodyText"/>
        <w:spacing w:before="3"/>
        <w:rPr>
          <w:sz w:val="13"/>
        </w:rPr>
      </w:pPr>
      <w:r>
        <w:rPr>
          <w:noProof/>
          <w:lang w:val="en-US"/>
        </w:rPr>
        <w:pict>
          <v:shape id="_x0000_s1027" style="position:absolute;margin-left:76.6pt;margin-top:14.75pt;width:463.65pt;height:1.35pt;z-index:-251658240;mso-wrap-distance-left:0;mso-wrap-distance-right:0;mso-position-horizontal-relative:page" coordorigin="1532,295" coordsize="9273,27" o:spt="100" adj="0,,0" path="m10804,312r-9272,l1532,322r9272,l10804,312xm10804,295r-9272,l1532,310r9272,l10804,295xe" fillcolor="black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</w:p>
    <w:p w:rsidR="00BE0CF8" w:rsidRDefault="00BE0CF8">
      <w:pPr>
        <w:pStyle w:val="Heading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:rsidR="00BE0CF8" w:rsidRDefault="00BE0CF8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:rsidR="00BE0CF8" w:rsidRDefault="00BE0CF8">
      <w:pPr>
        <w:pStyle w:val="BodyText"/>
        <w:spacing w:before="11"/>
        <w:rPr>
          <w:b/>
          <w:sz w:val="27"/>
        </w:rPr>
      </w:pPr>
    </w:p>
    <w:p w:rsidR="00BE0CF8" w:rsidRDefault="00BE0CF8">
      <w:pPr>
        <w:pStyle w:val="Heading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:rsidR="00BE0CF8" w:rsidRDefault="00BE0CF8">
      <w:pPr>
        <w:pStyle w:val="BodyText"/>
        <w:rPr>
          <w:b/>
          <w:sz w:val="26"/>
        </w:rPr>
      </w:pPr>
    </w:p>
    <w:p w:rsidR="00BE0CF8" w:rsidRDefault="00BE0CF8">
      <w:pPr>
        <w:pStyle w:val="BodyText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:rsidR="00BE0CF8" w:rsidRDefault="00BE0CF8">
      <w:pPr>
        <w:pStyle w:val="BodyText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BE0CF8" w:rsidRDefault="00BE0CF8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:rsidR="00BE0CF8" w:rsidRDefault="00BE0CF8">
      <w:pPr>
        <w:pStyle w:val="BodyText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:rsidR="00BE0CF8" w:rsidRDefault="00BE0CF8">
      <w:pPr>
        <w:pStyle w:val="BodyText"/>
        <w:spacing w:before="1"/>
      </w:pPr>
    </w:p>
    <w:p w:rsidR="00BE0CF8" w:rsidRDefault="00BE0CF8">
      <w:pPr>
        <w:pStyle w:val="BodyText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E0CF8" w:rsidRDefault="00BE0CF8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:rsidR="00BE0CF8" w:rsidRDefault="00BE0CF8">
      <w:pPr>
        <w:pStyle w:val="BodyText"/>
        <w:rPr>
          <w:i/>
          <w:sz w:val="20"/>
        </w:rPr>
      </w:pPr>
    </w:p>
    <w:p w:rsidR="00BE0CF8" w:rsidRDefault="00BE0CF8">
      <w:pPr>
        <w:pStyle w:val="BodyText"/>
        <w:spacing w:before="10"/>
        <w:rPr>
          <w:i/>
          <w:sz w:val="25"/>
        </w:rPr>
      </w:pPr>
    </w:p>
    <w:p w:rsidR="00BE0CF8" w:rsidRDefault="00BE0CF8">
      <w:pPr>
        <w:pStyle w:val="BodyText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:rsidR="00BE0CF8" w:rsidRDefault="00BE0CF8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:rsidR="00BE0CF8" w:rsidRDefault="00BE0CF8">
      <w:pPr>
        <w:pStyle w:val="BodyText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:rsidR="00BE0CF8" w:rsidRDefault="00BE0CF8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:rsidR="00BE0CF8" w:rsidRDefault="00BE0CF8" w:rsidP="00A2421D">
      <w:pPr>
        <w:rPr>
          <w:b/>
          <w:sz w:val="24"/>
          <w:szCs w:val="24"/>
          <w:lang w:val="ru-RU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- кандидат в процедура за определяне</w:t>
      </w:r>
      <w:r>
        <w:rPr>
          <w:spacing w:val="1"/>
        </w:rPr>
        <w:t xml:space="preserve"> </w:t>
      </w:r>
      <w:r>
        <w:t xml:space="preserve">на изпълнител с предмет: </w:t>
      </w:r>
      <w:bookmarkStart w:id="0" w:name="_GoBack"/>
      <w:bookmarkEnd w:id="0"/>
      <w:r>
        <w:rPr>
          <w:b/>
          <w:sz w:val="24"/>
          <w:szCs w:val="24"/>
        </w:rPr>
        <w:t>Подмяна на технологично оборудване в цех „Мебелно производство“ в  „Етрополски Бук“ ЕООД</w:t>
      </w:r>
    </w:p>
    <w:p w:rsidR="00BE0CF8" w:rsidRPr="00A2421D" w:rsidRDefault="00BE0CF8" w:rsidP="007B6DA4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rPr>
          <w:b/>
          <w:lang w:val="ru-RU"/>
        </w:rPr>
      </w:pPr>
    </w:p>
    <w:p w:rsidR="00BE0CF8" w:rsidRPr="007B6DA4" w:rsidRDefault="00BE0CF8" w:rsidP="00110D54">
      <w:pPr>
        <w:pStyle w:val="BodyText"/>
        <w:spacing w:before="1"/>
        <w:ind w:left="105" w:right="98"/>
        <w:jc w:val="both"/>
        <w:rPr>
          <w:color w:val="FF0000"/>
        </w:rPr>
      </w:pPr>
    </w:p>
    <w:p w:rsidR="00BE0CF8" w:rsidRDefault="00BE0CF8">
      <w:pPr>
        <w:pStyle w:val="Heading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BE0CF8" w:rsidRDefault="00BE0CF8">
      <w:pPr>
        <w:pStyle w:val="BodyText"/>
        <w:spacing w:before="2"/>
        <w:rPr>
          <w:b/>
          <w:sz w:val="29"/>
        </w:rPr>
      </w:pPr>
    </w:p>
    <w:p w:rsidR="00BE0CF8" w:rsidRDefault="00BE0CF8">
      <w:pPr>
        <w:pStyle w:val="ListParagraph"/>
        <w:numPr>
          <w:ilvl w:val="0"/>
          <w:numId w:val="1"/>
        </w:numPr>
        <w:tabs>
          <w:tab w:val="left" w:pos="1103"/>
        </w:tabs>
        <w:ind w:right="545" w:firstLine="707"/>
        <w:jc w:val="left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:rsidR="00BE0CF8" w:rsidRDefault="00BE0CF8">
      <w:pPr>
        <w:pStyle w:val="BodyText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:rsidR="00BE0CF8" w:rsidRDefault="00BE0CF8">
      <w:pPr>
        <w:pStyle w:val="BodyText"/>
        <w:tabs>
          <w:tab w:val="left" w:pos="1556"/>
        </w:tabs>
        <w:ind w:left="848"/>
      </w:pPr>
      <w:r>
        <w:t>б.</w:t>
      </w:r>
      <w:r>
        <w:tab/>
        <w:t>подкуп;</w:t>
      </w:r>
    </w:p>
    <w:p w:rsidR="00BE0CF8" w:rsidRDefault="00BE0CF8">
      <w:pPr>
        <w:pStyle w:val="BodyText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:rsidR="00BE0CF8" w:rsidRDefault="00BE0CF8">
      <w:pPr>
        <w:pStyle w:val="BodyText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:rsidR="00BE0CF8" w:rsidRDefault="00BE0CF8">
      <w:pPr>
        <w:pStyle w:val="BodyText"/>
      </w:pPr>
    </w:p>
    <w:p w:rsidR="00BE0CF8" w:rsidRDefault="00BE0CF8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jc w:val="left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:rsidR="00BE0CF8" w:rsidRDefault="00BE0CF8">
      <w:pPr>
        <w:pStyle w:val="BodyText"/>
      </w:pPr>
    </w:p>
    <w:p w:rsidR="00BE0CF8" w:rsidRDefault="00BE0CF8">
      <w:pPr>
        <w:pStyle w:val="ListParagraph"/>
        <w:numPr>
          <w:ilvl w:val="0"/>
          <w:numId w:val="1"/>
        </w:numPr>
        <w:tabs>
          <w:tab w:val="left" w:pos="1108"/>
        </w:tabs>
        <w:ind w:right="545" w:firstLine="707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tbl>
      <w:tblPr>
        <w:tblpPr w:leftFromText="180" w:rightFromText="180" w:vertAnchor="text" w:horzAnchor="page" w:tblpX="4283" w:tblpY="132"/>
        <w:tblW w:w="7404" w:type="dxa"/>
        <w:tblLook w:val="00A0"/>
      </w:tblPr>
      <w:tblGrid>
        <w:gridCol w:w="7404"/>
      </w:tblGrid>
      <w:tr w:rsidR="00BE0CF8" w:rsidRPr="00756352" w:rsidTr="00114526">
        <w:trPr>
          <w:trHeight w:val="810"/>
        </w:trPr>
        <w:tc>
          <w:tcPr>
            <w:tcW w:w="7404" w:type="dxa"/>
            <w:tcBorders>
              <w:bottom w:val="single" w:sz="4" w:space="0" w:color="auto"/>
            </w:tcBorders>
            <w:vAlign w:val="bottom"/>
          </w:tcPr>
          <w:p w:rsidR="00BE0CF8" w:rsidRPr="00756352" w:rsidRDefault="00BE0CF8" w:rsidP="00114526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BE0CF8" w:rsidRPr="00756352" w:rsidTr="00114526">
        <w:trPr>
          <w:trHeight w:val="810"/>
        </w:trPr>
        <w:tc>
          <w:tcPr>
            <w:tcW w:w="7404" w:type="dxa"/>
            <w:tcBorders>
              <w:top w:val="single" w:sz="4" w:space="0" w:color="auto"/>
            </w:tcBorders>
            <w:vAlign w:val="center"/>
          </w:tcPr>
          <w:p w:rsidR="00BE0CF8" w:rsidRPr="00756352" w:rsidRDefault="00BE0CF8" w:rsidP="00114526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BE0CF8" w:rsidRPr="00756352" w:rsidRDefault="00BE0CF8" w:rsidP="00114526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BE0CF8" w:rsidRPr="00114526" w:rsidRDefault="00BE0CF8">
      <w:pPr>
        <w:pStyle w:val="BodyText"/>
        <w:rPr>
          <w:sz w:val="20"/>
        </w:rPr>
      </w:pPr>
      <w:r w:rsidRPr="00D40368">
        <w:rPr>
          <w:rFonts w:ascii="Verdana" w:hAnsi="Verdana"/>
          <w:noProof/>
          <w:lang w:val="en-US"/>
        </w:rPr>
        <w:pict>
          <v:shape id="_x0000_i1026" type="#_x0000_t75" style="width:120pt;height:81.75pt;visibility:visible">
            <v:imagedata r:id="rId7" o:title=""/>
          </v:shape>
        </w:pict>
      </w:r>
      <w:r>
        <w:rPr>
          <w:rFonts w:ascii="Verdana" w:hAnsi="Verdana"/>
          <w:noProof/>
        </w:rPr>
        <w:t xml:space="preserve">               </w:t>
      </w:r>
    </w:p>
    <w:p w:rsidR="00BE0CF8" w:rsidRPr="00114526" w:rsidRDefault="00BE0CF8">
      <w:pPr>
        <w:pStyle w:val="BodyText"/>
        <w:rPr>
          <w:sz w:val="20"/>
        </w:rPr>
      </w:pPr>
    </w:p>
    <w:p w:rsidR="00BE0CF8" w:rsidRDefault="00BE0CF8" w:rsidP="00114526">
      <w:pPr>
        <w:pStyle w:val="BodyText"/>
        <w:spacing w:before="3"/>
      </w:pPr>
      <w:r>
        <w:rPr>
          <w:noProof/>
          <w:lang w:val="en-US"/>
        </w:rPr>
        <w:pict>
          <v:rect id="_x0000_s1028" style="position:absolute;margin-left:78pt;margin-top:18.2pt;width:2in;height:.6pt;z-index:-251657216;mso-wrap-distance-left:0;mso-wrap-distance-right:0;mso-position-horizontal-relative:page" fillcolor="black" stroked="f">
            <w10:wrap type="topAndBottom" anchorx="page"/>
          </v:rect>
        </w:pict>
      </w: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spacing w:before="8"/>
        <w:rPr>
          <w:sz w:val="21"/>
        </w:rPr>
      </w:pPr>
    </w:p>
    <w:p w:rsidR="00BE0CF8" w:rsidRDefault="00BE0CF8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:rsidR="00BE0CF8" w:rsidRDefault="00BE0CF8">
      <w:pPr>
        <w:pStyle w:val="BodyText"/>
      </w:pPr>
    </w:p>
    <w:p w:rsidR="00BE0CF8" w:rsidRDefault="00BE0CF8">
      <w:pPr>
        <w:pStyle w:val="ListParagraph"/>
        <w:numPr>
          <w:ilvl w:val="0"/>
          <w:numId w:val="1"/>
        </w:numPr>
        <w:tabs>
          <w:tab w:val="left" w:pos="1132"/>
        </w:tabs>
        <w:ind w:right="553" w:firstLine="707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:rsidR="00BE0CF8" w:rsidRDefault="00BE0CF8">
      <w:pPr>
        <w:pStyle w:val="ListParagraph"/>
        <w:numPr>
          <w:ilvl w:val="0"/>
          <w:numId w:val="1"/>
        </w:numPr>
        <w:tabs>
          <w:tab w:val="left" w:pos="1091"/>
        </w:tabs>
        <w:ind w:firstLine="707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BE0CF8" w:rsidRDefault="00BE0CF8">
      <w:pPr>
        <w:pStyle w:val="BodyText"/>
      </w:pPr>
    </w:p>
    <w:p w:rsidR="00BE0CF8" w:rsidRDefault="00BE0CF8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firstLine="707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:rsidR="00BE0CF8" w:rsidRDefault="00BE0CF8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:rsidR="00BE0CF8" w:rsidRDefault="00BE0CF8">
      <w:pPr>
        <w:pStyle w:val="BodyText"/>
        <w:rPr>
          <w:b/>
        </w:rPr>
      </w:pPr>
    </w:p>
    <w:p w:rsidR="00BE0CF8" w:rsidRDefault="00BE0CF8">
      <w:pPr>
        <w:pStyle w:val="ListParagraph"/>
        <w:numPr>
          <w:ilvl w:val="0"/>
          <w:numId w:val="1"/>
        </w:numPr>
        <w:tabs>
          <w:tab w:val="left" w:pos="1230"/>
        </w:tabs>
        <w:ind w:firstLine="707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:rsidR="00BE0CF8" w:rsidRDefault="00BE0CF8">
      <w:pPr>
        <w:pStyle w:val="BodyText"/>
      </w:pPr>
    </w:p>
    <w:p w:rsidR="00BE0CF8" w:rsidRDefault="00BE0CF8">
      <w:pPr>
        <w:pStyle w:val="BodyText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spacing w:before="5"/>
        <w:rPr>
          <w:sz w:val="22"/>
        </w:rPr>
      </w:pPr>
    </w:p>
    <w:p w:rsidR="00BE0CF8" w:rsidRDefault="00BE0CF8">
      <w:pPr>
        <w:pStyle w:val="BodyText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E0CF8" w:rsidRDefault="00BE0CF8">
      <w:pPr>
        <w:pStyle w:val="BodyText"/>
        <w:spacing w:before="1"/>
        <w:rPr>
          <w:sz w:val="16"/>
        </w:rPr>
      </w:pPr>
    </w:p>
    <w:p w:rsidR="00BE0CF8" w:rsidRDefault="00BE0CF8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rPr>
          <w:sz w:val="20"/>
        </w:rPr>
      </w:pPr>
    </w:p>
    <w:p w:rsidR="00BE0CF8" w:rsidRDefault="00BE0CF8">
      <w:pPr>
        <w:pStyle w:val="BodyText"/>
        <w:spacing w:before="5"/>
        <w:rPr>
          <w:sz w:val="20"/>
        </w:rPr>
      </w:pPr>
      <w:r>
        <w:rPr>
          <w:noProof/>
          <w:lang w:val="en-US"/>
        </w:rPr>
        <w:pict>
          <v:rect id="_x0000_s1029" style="position:absolute;margin-left:78pt;margin-top:13.75pt;width:2in;height:.6pt;z-index:-251656192;mso-wrap-distance-left:0;mso-wrap-distance-right:0;mso-position-horizontal-relative:page" fillcolor="black" stroked="f">
            <w10:wrap type="topAndBottom" anchorx="page"/>
          </v:rect>
        </w:pict>
      </w:r>
    </w:p>
    <w:p w:rsidR="00BE0CF8" w:rsidRDefault="00BE0CF8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BE0CF8" w:rsidSect="00052FC6">
      <w:footerReference w:type="default" r:id="rId8"/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CF8" w:rsidRDefault="00BE0CF8" w:rsidP="00052FC6">
      <w:r>
        <w:separator/>
      </w:r>
    </w:p>
  </w:endnote>
  <w:endnote w:type="continuationSeparator" w:id="0">
    <w:p w:rsidR="00BE0CF8" w:rsidRDefault="00BE0CF8" w:rsidP="0005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CF8" w:rsidRDefault="00BE0CF8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.85pt;margin-top:775pt;width:454.9pt;height:48.05pt;z-index:-251656192;mso-position-horizontal-relative:page;mso-position-vertical-relative:page" filled="f" stroked="f">
          <v:textbox style="mso-next-textbox:#_x0000_s2049" inset="0,0,0,0">
            <w:txbxContent>
              <w:p w:rsidR="00BE0CF8" w:rsidRPr="00157531" w:rsidRDefault="00BE0CF8" w:rsidP="00C13E6D">
                <w:pPr>
                  <w:rPr>
                    <w:i/>
                    <w:sz w:val="16"/>
                    <w:szCs w:val="16"/>
                  </w:rPr>
                </w:pPr>
                <w:r w:rsidRPr="00157531">
                  <w:rPr>
                    <w:b/>
                    <w:i/>
                    <w:sz w:val="16"/>
                    <w:szCs w:val="16"/>
                    <w:lang w:val="ru-RU"/>
                  </w:rPr>
                  <w:t>Проект:</w:t>
                </w:r>
                <w:r w:rsidRPr="00157531">
                  <w:rPr>
                    <w:b/>
                    <w:bCs/>
                    <w:i/>
                    <w:color w:val="000000"/>
                    <w:sz w:val="16"/>
                    <w:szCs w:val="16"/>
                  </w:rPr>
                  <w:t xml:space="preserve"> </w:t>
                </w:r>
                <w:r w:rsidRPr="00157531">
                  <w:rPr>
                    <w:b/>
                    <w:bCs/>
                    <w:i/>
                    <w:iCs/>
                    <w:sz w:val="16"/>
                    <w:szCs w:val="16"/>
                    <w:lang w:eastAsia="bg-BG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157531">
                  <w:rPr>
                    <w:rStyle w:val="filled-value"/>
                    <w:i/>
                    <w:sz w:val="16"/>
                    <w:szCs w:val="16"/>
                  </w:rPr>
                  <w:t xml:space="preserve"> </w:t>
                </w:r>
                <w:r w:rsidRPr="00157531">
                  <w:rPr>
                    <w:i/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 w:eastAsia="bg-BG"/>
                  </w:rPr>
                  <w:t xml:space="preserve">по процедура: </w:t>
                </w:r>
                <w:r w:rsidRPr="00157531">
                  <w:rPr>
                    <w:bCs/>
                    <w:i/>
                    <w:sz w:val="16"/>
                    <w:szCs w:val="16"/>
                  </w:rPr>
                  <w:t xml:space="preserve">„Енергийна ефективност в индустрията“, </w:t>
                </w:r>
                <w:r w:rsidRPr="00157531">
                  <w:rPr>
                    <w:i/>
                    <w:sz w:val="16"/>
                    <w:szCs w:val="16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BE0CF8" w:rsidRPr="007D0D44" w:rsidRDefault="00BE0CF8" w:rsidP="007D0D44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CF8" w:rsidRDefault="00BE0CF8" w:rsidP="00052FC6">
      <w:r>
        <w:separator/>
      </w:r>
    </w:p>
  </w:footnote>
  <w:footnote w:type="continuationSeparator" w:id="0">
    <w:p w:rsidR="00BE0CF8" w:rsidRDefault="00BE0CF8" w:rsidP="00052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A180B"/>
    <w:multiLevelType w:val="hybridMultilevel"/>
    <w:tmpl w:val="FFFFFFFF"/>
    <w:lvl w:ilvl="0" w:tplc="228A84F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0F0116E">
      <w:numFmt w:val="bullet"/>
      <w:lvlText w:val="•"/>
      <w:lvlJc w:val="left"/>
      <w:pPr>
        <w:ind w:left="1116" w:hanging="255"/>
      </w:pPr>
      <w:rPr>
        <w:rFonts w:hint="default"/>
      </w:rPr>
    </w:lvl>
    <w:lvl w:ilvl="2" w:tplc="05AA86BE">
      <w:numFmt w:val="bullet"/>
      <w:lvlText w:val="•"/>
      <w:lvlJc w:val="left"/>
      <w:pPr>
        <w:ind w:left="2093" w:hanging="255"/>
      </w:pPr>
      <w:rPr>
        <w:rFonts w:hint="default"/>
      </w:rPr>
    </w:lvl>
    <w:lvl w:ilvl="3" w:tplc="B08EDBE2">
      <w:numFmt w:val="bullet"/>
      <w:lvlText w:val="•"/>
      <w:lvlJc w:val="left"/>
      <w:pPr>
        <w:ind w:left="3069" w:hanging="255"/>
      </w:pPr>
      <w:rPr>
        <w:rFonts w:hint="default"/>
      </w:rPr>
    </w:lvl>
    <w:lvl w:ilvl="4" w:tplc="2ECE1C24">
      <w:numFmt w:val="bullet"/>
      <w:lvlText w:val="•"/>
      <w:lvlJc w:val="left"/>
      <w:pPr>
        <w:ind w:left="4046" w:hanging="255"/>
      </w:pPr>
      <w:rPr>
        <w:rFonts w:hint="default"/>
      </w:rPr>
    </w:lvl>
    <w:lvl w:ilvl="5" w:tplc="E216101A">
      <w:numFmt w:val="bullet"/>
      <w:lvlText w:val="•"/>
      <w:lvlJc w:val="left"/>
      <w:pPr>
        <w:ind w:left="5023" w:hanging="255"/>
      </w:pPr>
      <w:rPr>
        <w:rFonts w:hint="default"/>
      </w:rPr>
    </w:lvl>
    <w:lvl w:ilvl="6" w:tplc="28F20FA2">
      <w:numFmt w:val="bullet"/>
      <w:lvlText w:val="•"/>
      <w:lvlJc w:val="left"/>
      <w:pPr>
        <w:ind w:left="5999" w:hanging="255"/>
      </w:pPr>
      <w:rPr>
        <w:rFonts w:hint="default"/>
      </w:rPr>
    </w:lvl>
    <w:lvl w:ilvl="7" w:tplc="13308AC8">
      <w:numFmt w:val="bullet"/>
      <w:lvlText w:val="•"/>
      <w:lvlJc w:val="left"/>
      <w:pPr>
        <w:ind w:left="6976" w:hanging="255"/>
      </w:pPr>
      <w:rPr>
        <w:rFonts w:hint="default"/>
      </w:rPr>
    </w:lvl>
    <w:lvl w:ilvl="8" w:tplc="C54441FE">
      <w:numFmt w:val="bullet"/>
      <w:lvlText w:val="•"/>
      <w:lvlJc w:val="left"/>
      <w:pPr>
        <w:ind w:left="7953" w:hanging="25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FC6"/>
    <w:rsid w:val="00052FC6"/>
    <w:rsid w:val="00110D54"/>
    <w:rsid w:val="00114526"/>
    <w:rsid w:val="001209C1"/>
    <w:rsid w:val="00157531"/>
    <w:rsid w:val="00187D47"/>
    <w:rsid w:val="0028350B"/>
    <w:rsid w:val="003240AA"/>
    <w:rsid w:val="00334F76"/>
    <w:rsid w:val="00395980"/>
    <w:rsid w:val="003E1B32"/>
    <w:rsid w:val="003E374A"/>
    <w:rsid w:val="003F1CE2"/>
    <w:rsid w:val="00423B4B"/>
    <w:rsid w:val="00463304"/>
    <w:rsid w:val="004A3928"/>
    <w:rsid w:val="004D3BCC"/>
    <w:rsid w:val="005C19A6"/>
    <w:rsid w:val="005E47D8"/>
    <w:rsid w:val="005F73E8"/>
    <w:rsid w:val="006710E2"/>
    <w:rsid w:val="006C6036"/>
    <w:rsid w:val="006E6C0B"/>
    <w:rsid w:val="00710885"/>
    <w:rsid w:val="00756352"/>
    <w:rsid w:val="00777241"/>
    <w:rsid w:val="007B6DA4"/>
    <w:rsid w:val="007D0D44"/>
    <w:rsid w:val="008514C1"/>
    <w:rsid w:val="00870AAC"/>
    <w:rsid w:val="0094317C"/>
    <w:rsid w:val="009B7F6E"/>
    <w:rsid w:val="009E5C18"/>
    <w:rsid w:val="009F6D2C"/>
    <w:rsid w:val="00A2421D"/>
    <w:rsid w:val="00B11BFB"/>
    <w:rsid w:val="00BE0CF8"/>
    <w:rsid w:val="00C13E6D"/>
    <w:rsid w:val="00C7004C"/>
    <w:rsid w:val="00D26BB7"/>
    <w:rsid w:val="00D40368"/>
    <w:rsid w:val="00E457C0"/>
    <w:rsid w:val="00EA6F36"/>
    <w:rsid w:val="00EB550F"/>
    <w:rsid w:val="00F76684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FC6"/>
    <w:pPr>
      <w:widowControl w:val="0"/>
      <w:autoSpaceDE w:val="0"/>
      <w:autoSpaceDN w:val="0"/>
    </w:pPr>
    <w:rPr>
      <w:rFonts w:ascii="Times New Roman" w:eastAsia="Times New Roman" w:hAnsi="Times New Roman"/>
      <w:lang w:val="bg-BG"/>
    </w:rPr>
  </w:style>
  <w:style w:type="paragraph" w:styleId="Heading1">
    <w:name w:val="heading 1"/>
    <w:basedOn w:val="Normal"/>
    <w:link w:val="Heading1Char"/>
    <w:uiPriority w:val="99"/>
    <w:qFormat/>
    <w:rsid w:val="00052FC6"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95980"/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BodyText">
    <w:name w:val="Body Text"/>
    <w:basedOn w:val="Normal"/>
    <w:link w:val="BodyTextChar"/>
    <w:uiPriority w:val="99"/>
    <w:rsid w:val="00052FC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95980"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052FC6"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99"/>
    <w:rsid w:val="00052FC6"/>
  </w:style>
  <w:style w:type="paragraph" w:styleId="Header">
    <w:name w:val="header"/>
    <w:basedOn w:val="Normal"/>
    <w:link w:val="HeaderChar"/>
    <w:uiPriority w:val="99"/>
    <w:rsid w:val="007D0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1A14"/>
    <w:rPr>
      <w:rFonts w:ascii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rsid w:val="007D0D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1A14"/>
    <w:rPr>
      <w:rFonts w:ascii="Times New Roman" w:hAnsi="Times New Roman" w:cs="Times New Roman"/>
      <w:lang w:val="bg-BG"/>
    </w:rPr>
  </w:style>
  <w:style w:type="character" w:customStyle="1" w:styleId="filled-value">
    <w:name w:val="filled-value"/>
    <w:basedOn w:val="DefaultParagraphFont"/>
    <w:uiPriority w:val="99"/>
    <w:rsid w:val="00C13E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04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446</Words>
  <Characters>2545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Ivan</dc:creator>
  <cp:keywords/>
  <dc:description/>
  <cp:lastModifiedBy>Ivan</cp:lastModifiedBy>
  <cp:revision>3</cp:revision>
  <dcterms:created xsi:type="dcterms:W3CDTF">2023-08-16T15:24:00Z</dcterms:created>
  <dcterms:modified xsi:type="dcterms:W3CDTF">2023-08-16T15:27:00Z</dcterms:modified>
</cp:coreProperties>
</file>